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625ABD" w:rsidRPr="00066B44" w:rsidTr="00AA3BAD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25ABD" w:rsidRPr="00AB56B1" w:rsidRDefault="00625ABD" w:rsidP="00625ABD">
            <w:pPr>
              <w:ind w:left="5040"/>
              <w:jc w:val="center"/>
              <w:rPr>
                <w:szCs w:val="28"/>
              </w:rPr>
            </w:pPr>
            <w:r w:rsidRPr="00AB56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14</w:t>
            </w:r>
          </w:p>
        </w:tc>
      </w:tr>
      <w:tr w:rsidR="00625ABD" w:rsidRPr="00066B44" w:rsidTr="00AA3BAD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25ABD" w:rsidRPr="006A2814" w:rsidRDefault="00625ABD" w:rsidP="00755DD6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AB56B1">
              <w:rPr>
                <w:szCs w:val="28"/>
              </w:rPr>
              <w:t xml:space="preserve">к  решению </w:t>
            </w:r>
            <w:r w:rsidRPr="00AB56B1">
              <w:rPr>
                <w:szCs w:val="28"/>
                <w:lang w:val="en-US"/>
              </w:rPr>
              <w:t>XX</w:t>
            </w:r>
            <w:r>
              <w:rPr>
                <w:szCs w:val="28"/>
                <w:lang w:val="en-US"/>
              </w:rPr>
              <w:t>XII</w:t>
            </w:r>
            <w:r w:rsidRPr="00AB56B1">
              <w:rPr>
                <w:szCs w:val="28"/>
              </w:rPr>
              <w:t xml:space="preserve"> сессии </w:t>
            </w:r>
          </w:p>
        </w:tc>
      </w:tr>
      <w:tr w:rsidR="00625ABD" w:rsidRPr="00066B44" w:rsidTr="00AA3BAD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25ABD" w:rsidRPr="00AB56B1" w:rsidRDefault="00625ABD" w:rsidP="00755DD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AB56B1">
              <w:rPr>
                <w:szCs w:val="28"/>
              </w:rPr>
              <w:t>Совета муниципального образования</w:t>
            </w:r>
          </w:p>
        </w:tc>
      </w:tr>
      <w:tr w:rsidR="00625ABD" w:rsidRPr="00066B44" w:rsidTr="00AA3BAD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25ABD" w:rsidRPr="001A0252" w:rsidRDefault="00625ABD" w:rsidP="00755DD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</w:t>
            </w:r>
            <w:r w:rsidRPr="00AB56B1">
              <w:rPr>
                <w:szCs w:val="28"/>
              </w:rPr>
              <w:t>Выселковский район</w:t>
            </w:r>
            <w:r>
              <w:rPr>
                <w:szCs w:val="28"/>
                <w:lang w:val="en-US"/>
              </w:rPr>
              <w:t xml:space="preserve"> III</w:t>
            </w:r>
            <w:r>
              <w:rPr>
                <w:szCs w:val="28"/>
              </w:rPr>
              <w:t xml:space="preserve"> созыва</w:t>
            </w:r>
          </w:p>
        </w:tc>
      </w:tr>
      <w:tr w:rsidR="00625ABD" w:rsidRPr="00066B44" w:rsidTr="00AA3BAD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625ABD" w:rsidRPr="00C4138F" w:rsidRDefault="00625ABD" w:rsidP="00755DD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от 18 декабря 2018 года №  3-255</w:t>
            </w:r>
          </w:p>
        </w:tc>
      </w:tr>
      <w:tr w:rsidR="009921F3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21F3" w:rsidRDefault="009921F3" w:rsidP="00CC2D3F">
            <w:pPr>
              <w:rPr>
                <w:szCs w:val="28"/>
              </w:rPr>
            </w:pPr>
          </w:p>
          <w:p w:rsidR="00625ABD" w:rsidRDefault="00625ABD" w:rsidP="00CC2D3F">
            <w:pPr>
              <w:rPr>
                <w:szCs w:val="28"/>
              </w:rPr>
            </w:pPr>
          </w:p>
        </w:tc>
      </w:tr>
      <w:tr w:rsidR="009921F3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21F3" w:rsidRPr="00FA5CE1" w:rsidRDefault="009921F3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 xml:space="preserve">Объем бюджетных ассигнований, направляемых на </w:t>
            </w:r>
            <w:proofErr w:type="gramStart"/>
            <w:r w:rsidRPr="00066B44">
              <w:rPr>
                <w:b/>
                <w:bCs/>
                <w:szCs w:val="28"/>
              </w:rPr>
              <w:t>социальную</w:t>
            </w:r>
            <w:proofErr w:type="gramEnd"/>
            <w:r w:rsidRPr="00066B44">
              <w:rPr>
                <w:b/>
                <w:bCs/>
                <w:szCs w:val="28"/>
              </w:rPr>
              <w:t xml:space="preserve"> </w:t>
            </w:r>
          </w:p>
          <w:p w:rsidR="009921F3" w:rsidRPr="00066B44" w:rsidRDefault="009921F3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поддержку детей и семей, имеющих детей,</w:t>
            </w:r>
            <w:bookmarkStart w:id="0" w:name="_GoBack"/>
            <w:bookmarkEnd w:id="0"/>
            <w:r w:rsidRPr="00066B44">
              <w:rPr>
                <w:b/>
                <w:bCs/>
                <w:szCs w:val="28"/>
              </w:rPr>
              <w:t xml:space="preserve"> на 2018 год </w:t>
            </w:r>
          </w:p>
          <w:p w:rsidR="009921F3" w:rsidRPr="00066B44" w:rsidRDefault="009921F3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9921F3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921F3" w:rsidRPr="00066B44" w:rsidRDefault="009921F3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9921F3" w:rsidRPr="00625ABD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5A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25ABD">
              <w:rPr>
                <w:sz w:val="24"/>
                <w:szCs w:val="24"/>
              </w:rPr>
              <w:t>/</w:t>
            </w:r>
            <w:proofErr w:type="spellStart"/>
            <w:r w:rsidRPr="00625A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Сумма</w:t>
            </w:r>
          </w:p>
        </w:tc>
      </w:tr>
      <w:tr w:rsidR="009921F3" w:rsidRPr="00625ABD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</w:tr>
      <w:tr w:rsidR="009921F3" w:rsidRPr="00625ABD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</w:tr>
    </w:tbl>
    <w:p w:rsidR="009921F3" w:rsidRPr="00625ABD" w:rsidRDefault="009921F3">
      <w:pPr>
        <w:rPr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9921F3" w:rsidRPr="00625ABD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3</w:t>
            </w: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8263A4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625ABD">
              <w:rPr>
                <w:sz w:val="24"/>
                <w:szCs w:val="24"/>
              </w:rPr>
              <w:t>в</w:t>
            </w:r>
            <w:r w:rsidRPr="00625ABD">
              <w:rPr>
                <w:sz w:val="24"/>
                <w:szCs w:val="24"/>
              </w:rPr>
              <w:t>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17096,2</w:t>
            </w: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  <w:lang w:val="en-US"/>
              </w:rPr>
              <w:t>2</w:t>
            </w:r>
            <w:r w:rsidRPr="00625ABD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Выплата ежемесячного вознаграждения, причитающегося прие</w:t>
            </w:r>
            <w:r w:rsidRPr="00625ABD">
              <w:rPr>
                <w:sz w:val="24"/>
                <w:szCs w:val="24"/>
              </w:rPr>
              <w:t>м</w:t>
            </w:r>
            <w:r w:rsidRPr="00625ABD">
              <w:rPr>
                <w:sz w:val="24"/>
                <w:szCs w:val="24"/>
              </w:rPr>
              <w:t>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  <w:lang w:val="en-US"/>
              </w:rPr>
            </w:pPr>
            <w:r w:rsidRPr="00625ABD">
              <w:rPr>
                <w:sz w:val="24"/>
                <w:szCs w:val="24"/>
                <w:lang w:val="en-US"/>
              </w:rPr>
              <w:t>23322</w:t>
            </w:r>
            <w:r w:rsidRPr="00625ABD">
              <w:rPr>
                <w:sz w:val="24"/>
                <w:szCs w:val="24"/>
              </w:rPr>
              <w:t>,</w:t>
            </w:r>
            <w:r w:rsidRPr="00625ABD">
              <w:rPr>
                <w:sz w:val="24"/>
                <w:szCs w:val="24"/>
                <w:lang w:val="en-US"/>
              </w:rPr>
              <w:t>1</w:t>
            </w: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  <w:lang w:val="en-US"/>
              </w:rPr>
              <w:t>3</w:t>
            </w:r>
            <w:r w:rsidRPr="00625ABD">
              <w:rPr>
                <w:sz w:val="24"/>
                <w:szCs w:val="24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  <w:lang w:val="en-US"/>
              </w:rPr>
              <w:t>22693</w:t>
            </w:r>
            <w:r w:rsidRPr="00625ABD">
              <w:rPr>
                <w:sz w:val="24"/>
                <w:szCs w:val="24"/>
              </w:rPr>
              <w:t>,</w:t>
            </w:r>
            <w:r w:rsidRPr="00625ABD">
              <w:rPr>
                <w:sz w:val="24"/>
                <w:szCs w:val="24"/>
                <w:lang w:val="en-US"/>
              </w:rPr>
              <w:t>6</w:t>
            </w: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4.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Выплата компенсации части родительской платы за присмотр и уход за детьми, посещающими образовательные организации, ре</w:t>
            </w:r>
            <w:r w:rsidRPr="00625ABD">
              <w:rPr>
                <w:sz w:val="24"/>
                <w:szCs w:val="24"/>
              </w:rPr>
              <w:t>а</w:t>
            </w:r>
            <w:r w:rsidRPr="00625ABD">
              <w:rPr>
                <w:sz w:val="24"/>
                <w:szCs w:val="24"/>
              </w:rPr>
              <w:t>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6501,6</w:t>
            </w: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5.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921F3" w:rsidRPr="00625ABD" w:rsidRDefault="009921F3" w:rsidP="00CC2D3F">
            <w:pPr>
              <w:jc w:val="both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Обеспечение льготным питанием учащихся из многоде</w:t>
            </w:r>
            <w:r w:rsidRPr="00625ABD">
              <w:rPr>
                <w:sz w:val="24"/>
                <w:szCs w:val="24"/>
              </w:rPr>
              <w:t>т</w:t>
            </w:r>
            <w:r w:rsidRPr="00625ABD">
              <w:rPr>
                <w:sz w:val="24"/>
                <w:szCs w:val="24"/>
              </w:rPr>
              <w:t>ных семей в муниципальных общеобразовательных орг</w:t>
            </w:r>
            <w:r w:rsidRPr="00625ABD">
              <w:rPr>
                <w:sz w:val="24"/>
                <w:szCs w:val="24"/>
              </w:rPr>
              <w:t>а</w:t>
            </w:r>
            <w:r w:rsidRPr="00625ABD">
              <w:rPr>
                <w:sz w:val="24"/>
                <w:szCs w:val="24"/>
              </w:rPr>
              <w:t>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  <w:r w:rsidRPr="00625ABD">
              <w:rPr>
                <w:sz w:val="24"/>
                <w:szCs w:val="24"/>
              </w:rPr>
              <w:t>954,5</w:t>
            </w: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9921F3" w:rsidRPr="00625ABD" w:rsidRDefault="009921F3" w:rsidP="00CC2D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9921F3" w:rsidRPr="00625ABD" w:rsidRDefault="009921F3" w:rsidP="00CC2D3F">
            <w:pPr>
              <w:jc w:val="right"/>
              <w:rPr>
                <w:sz w:val="24"/>
                <w:szCs w:val="24"/>
              </w:rPr>
            </w:pPr>
          </w:p>
        </w:tc>
      </w:tr>
      <w:tr w:rsidR="009921F3" w:rsidRPr="00625ABD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21F3" w:rsidRPr="00625ABD" w:rsidRDefault="009921F3" w:rsidP="00CC2D3F">
            <w:pPr>
              <w:rPr>
                <w:sz w:val="24"/>
                <w:szCs w:val="24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921F3" w:rsidRPr="00625ABD" w:rsidRDefault="009921F3" w:rsidP="00CC2D3F">
            <w:pPr>
              <w:rPr>
                <w:b/>
                <w:bCs/>
                <w:sz w:val="24"/>
                <w:szCs w:val="24"/>
              </w:rPr>
            </w:pPr>
            <w:r w:rsidRPr="00625ABD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21F3" w:rsidRPr="00625ABD" w:rsidRDefault="009921F3" w:rsidP="00CC2D3F">
            <w:pPr>
              <w:jc w:val="right"/>
              <w:rPr>
                <w:b/>
                <w:bCs/>
                <w:sz w:val="24"/>
                <w:szCs w:val="24"/>
              </w:rPr>
            </w:pPr>
            <w:r w:rsidRPr="00625ABD">
              <w:rPr>
                <w:b/>
                <w:bCs/>
                <w:sz w:val="24"/>
                <w:szCs w:val="24"/>
              </w:rPr>
              <w:t>70568,0</w:t>
            </w:r>
          </w:p>
        </w:tc>
      </w:tr>
    </w:tbl>
    <w:p w:rsidR="009921F3" w:rsidRDefault="009921F3" w:rsidP="00AA75FA"/>
    <w:p w:rsidR="00625ABD" w:rsidRDefault="00625ABD" w:rsidP="00AA75FA"/>
    <w:p w:rsidR="00625ABD" w:rsidRDefault="00625ABD" w:rsidP="00AA75FA"/>
    <w:p w:rsidR="009921F3" w:rsidRDefault="009921F3" w:rsidP="00AA75FA">
      <w:r>
        <w:t>Заместитель главы муниципального образования</w:t>
      </w:r>
    </w:p>
    <w:p w:rsidR="009921F3" w:rsidRDefault="009921F3" w:rsidP="00AA75FA">
      <w:r>
        <w:t xml:space="preserve">Выселковский район, начальник </w:t>
      </w:r>
      <w:proofErr w:type="gramStart"/>
      <w:r>
        <w:t>финансового</w:t>
      </w:r>
      <w:proofErr w:type="gramEnd"/>
    </w:p>
    <w:p w:rsidR="009921F3" w:rsidRDefault="009921F3" w:rsidP="00AA75FA">
      <w:r>
        <w:t>управления администрации муниципального</w:t>
      </w:r>
    </w:p>
    <w:p w:rsidR="009921F3" w:rsidRPr="00F56D05" w:rsidRDefault="009921F3" w:rsidP="00AA75FA">
      <w:r>
        <w:t xml:space="preserve">образования Выселковский район                                          </w:t>
      </w:r>
      <w:r w:rsidR="00A14A26">
        <w:t xml:space="preserve">   </w:t>
      </w:r>
      <w:r>
        <w:t xml:space="preserve">    И.А.Колесникова</w:t>
      </w:r>
    </w:p>
    <w:sectPr w:rsidR="009921F3" w:rsidRPr="00F56D05" w:rsidSect="00625ABD">
      <w:headerReference w:type="default" r:id="rId6"/>
      <w:pgSz w:w="11906" w:h="16838"/>
      <w:pgMar w:top="1134" w:right="567" w:bottom="1134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DC4" w:rsidRDefault="006F4DC4" w:rsidP="00E12559">
      <w:r>
        <w:separator/>
      </w:r>
    </w:p>
  </w:endnote>
  <w:endnote w:type="continuationSeparator" w:id="0">
    <w:p w:rsidR="006F4DC4" w:rsidRDefault="006F4DC4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DC4" w:rsidRDefault="006F4DC4" w:rsidP="00E12559">
      <w:r>
        <w:separator/>
      </w:r>
    </w:p>
  </w:footnote>
  <w:footnote w:type="continuationSeparator" w:id="0">
    <w:p w:rsidR="006F4DC4" w:rsidRDefault="006F4DC4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1F3" w:rsidRDefault="000158DD" w:rsidP="003D4A14">
    <w:pPr>
      <w:pStyle w:val="a3"/>
      <w:jc w:val="center"/>
    </w:pPr>
    <w:fldSimple w:instr=" PAGE   \* MERGEFORMAT ">
      <w:r w:rsidR="009921F3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oNotTrackMoves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A"/>
    <w:rsid w:val="00001094"/>
    <w:rsid w:val="00006410"/>
    <w:rsid w:val="00010AFF"/>
    <w:rsid w:val="0001195B"/>
    <w:rsid w:val="0001470D"/>
    <w:rsid w:val="000158D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371F0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3D85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4B1D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48B5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ABD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6DD4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F17A6"/>
    <w:rsid w:val="006F1B84"/>
    <w:rsid w:val="006F1CE9"/>
    <w:rsid w:val="006F4DC4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21F3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4A26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0A79"/>
    <w:rsid w:val="00A83B4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CE1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171</TotalTime>
  <Pages>1</Pages>
  <Words>259</Words>
  <Characters>1477</Characters>
  <Application>Microsoft Office Word</Application>
  <DocSecurity>0</DocSecurity>
  <Lines>12</Lines>
  <Paragraphs>3</Paragraphs>
  <ScaleCrop>false</ScaleCrop>
  <Company>krista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USER</cp:lastModifiedBy>
  <cp:revision>36</cp:revision>
  <cp:lastPrinted>2018-12-20T07:37:00Z</cp:lastPrinted>
  <dcterms:created xsi:type="dcterms:W3CDTF">2017-09-18T13:02:00Z</dcterms:created>
  <dcterms:modified xsi:type="dcterms:W3CDTF">2018-12-20T12:02:00Z</dcterms:modified>
</cp:coreProperties>
</file>